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624"/>
        <w:gridCol w:w="7314"/>
        <w:gridCol w:w="1701"/>
      </w:tblGrid>
      <w:tr w:rsidR="00E26B69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26B69" w:rsidRPr="00D34C13" w:rsidRDefault="00E26B69" w:rsidP="00954D03">
            <w:pPr>
              <w:ind w:left="4385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ПРИЛОЖЕНИЕ № 14</w:t>
            </w: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       к  решению  </w:t>
            </w:r>
            <w:r>
              <w:rPr>
                <w:szCs w:val="28"/>
                <w:lang w:val="en-US"/>
              </w:rPr>
              <w:t>IV</w:t>
            </w:r>
            <w:r w:rsidRPr="00876686">
              <w:rPr>
                <w:szCs w:val="28"/>
              </w:rPr>
              <w:t>-</w:t>
            </w:r>
            <w:r>
              <w:rPr>
                <w:szCs w:val="28"/>
              </w:rPr>
              <w:t xml:space="preserve">ой </w:t>
            </w:r>
            <w:r w:rsidRPr="0052194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сессии </w:t>
            </w:r>
          </w:p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       Совета  муниципального </w:t>
            </w:r>
          </w:p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       образования  </w:t>
            </w:r>
            <w:proofErr w:type="spellStart"/>
            <w:r>
              <w:rPr>
                <w:szCs w:val="28"/>
              </w:rPr>
              <w:t>Выселковский</w:t>
            </w:r>
            <w:proofErr w:type="spellEnd"/>
            <w:r>
              <w:rPr>
                <w:szCs w:val="28"/>
              </w:rPr>
              <w:t xml:space="preserve">  район</w:t>
            </w:r>
          </w:p>
          <w:p w:rsidR="00954D03" w:rsidRDefault="00954D03" w:rsidP="00954D03">
            <w:pPr>
              <w:ind w:left="4248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Pr="003E562A">
              <w:rPr>
                <w:szCs w:val="28"/>
              </w:rPr>
              <w:t xml:space="preserve"> </w:t>
            </w:r>
            <w:r w:rsidRPr="0052194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</w:t>
            </w:r>
            <w:r>
              <w:rPr>
                <w:szCs w:val="28"/>
                <w:lang w:val="en-US"/>
              </w:rPr>
              <w:t>IV</w:t>
            </w:r>
            <w:r w:rsidRPr="0052194F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c</w:t>
            </w:r>
            <w:proofErr w:type="spellStart"/>
            <w:r>
              <w:rPr>
                <w:szCs w:val="28"/>
              </w:rPr>
              <w:t>озыва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954D03" w:rsidRPr="00FF6887" w:rsidRDefault="00954D03" w:rsidP="00954D03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от  </w:t>
            </w:r>
            <w:r w:rsidRPr="003E562A">
              <w:rPr>
                <w:szCs w:val="28"/>
              </w:rPr>
              <w:t>0</w:t>
            </w:r>
            <w:r w:rsidRPr="00954D03">
              <w:rPr>
                <w:szCs w:val="28"/>
              </w:rPr>
              <w:t>1</w:t>
            </w:r>
            <w:r w:rsidRPr="003E562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декабря  2020  года </w:t>
            </w:r>
            <w:bookmarkStart w:id="0" w:name="_GoBack"/>
            <w:bookmarkEnd w:id="0"/>
            <w:r>
              <w:rPr>
                <w:szCs w:val="28"/>
              </w:rPr>
              <w:t xml:space="preserve"> №  </w:t>
            </w:r>
            <w:r w:rsidR="00797E37">
              <w:rPr>
                <w:szCs w:val="28"/>
              </w:rPr>
              <w:t>2-24</w:t>
            </w:r>
          </w:p>
          <w:p w:rsidR="00E26B69" w:rsidRPr="00D34C13" w:rsidRDefault="00E26B69" w:rsidP="007E513A">
            <w:pPr>
              <w:ind w:left="4385"/>
              <w:jc w:val="both"/>
              <w:rPr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noWrap/>
            <w:vAlign w:val="center"/>
          </w:tcPr>
          <w:p w:rsidR="00E26B69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vAlign w:val="center"/>
          </w:tcPr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Объем бюджетных ассигнований, направляемых на социальную 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 на 20</w:t>
            </w:r>
            <w:r w:rsidRPr="008B73F7">
              <w:rPr>
                <w:b/>
                <w:bCs/>
                <w:szCs w:val="28"/>
              </w:rPr>
              <w:t>20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E26B69" w:rsidRPr="00066B44" w:rsidRDefault="00E26B69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vAlign w:val="center"/>
          </w:tcPr>
          <w:p w:rsidR="00E26B69" w:rsidRPr="00066B44" w:rsidRDefault="00E26B69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E26B69" w:rsidRPr="00066B44" w:rsidTr="00954D03">
        <w:trPr>
          <w:cantSplit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E26B69" w:rsidRPr="00066B44" w:rsidTr="00954D03">
        <w:trPr>
          <w:cantSplit/>
          <w:trHeight w:val="322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 xml:space="preserve">№ </w:t>
            </w:r>
            <w:proofErr w:type="gramStart"/>
            <w:r w:rsidRPr="00066B44">
              <w:rPr>
                <w:szCs w:val="28"/>
              </w:rPr>
              <w:t>п</w:t>
            </w:r>
            <w:proofErr w:type="gramEnd"/>
            <w:r w:rsidRPr="00066B44">
              <w:rPr>
                <w:szCs w:val="28"/>
              </w:rPr>
              <w:t>/п</w:t>
            </w:r>
          </w:p>
        </w:tc>
        <w:tc>
          <w:tcPr>
            <w:tcW w:w="7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E26B69" w:rsidRPr="00066B44" w:rsidTr="00954D03">
        <w:trPr>
          <w:cantSplit/>
          <w:trHeight w:val="322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  <w:tr w:rsidR="00E26B69" w:rsidRPr="00066B44" w:rsidTr="00954D03">
        <w:trPr>
          <w:cantSplit/>
          <w:trHeight w:val="322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</w:tr>
    </w:tbl>
    <w:p w:rsidR="00E26B69" w:rsidRPr="00AA75FA" w:rsidRDefault="00E26B69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24"/>
        <w:gridCol w:w="7314"/>
        <w:gridCol w:w="1701"/>
      </w:tblGrid>
      <w:tr w:rsidR="00E26B69" w:rsidRPr="00066B44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F53A42" w:rsidRDefault="00E26B69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54D03">
              <w:rPr>
                <w:szCs w:val="28"/>
              </w:rPr>
              <w:t>2807</w:t>
            </w:r>
            <w:r>
              <w:rPr>
                <w:szCs w:val="28"/>
              </w:rPr>
              <w:t>,</w:t>
            </w:r>
            <w:r w:rsidR="00954D03">
              <w:rPr>
                <w:szCs w:val="28"/>
              </w:rPr>
              <w:t>5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954D03">
              <w:rPr>
                <w:szCs w:val="28"/>
              </w:rPr>
              <w:t>148</w:t>
            </w:r>
            <w:r>
              <w:rPr>
                <w:szCs w:val="28"/>
              </w:rPr>
              <w:t>,</w:t>
            </w:r>
            <w:r w:rsidR="00954D03">
              <w:rPr>
                <w:szCs w:val="28"/>
              </w:rPr>
              <w:t>9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54D03">
              <w:rPr>
                <w:szCs w:val="28"/>
              </w:rPr>
              <w:t>4364</w:t>
            </w:r>
            <w:r>
              <w:rPr>
                <w:szCs w:val="28"/>
              </w:rPr>
              <w:t>,</w:t>
            </w:r>
            <w:r w:rsidR="00954D03">
              <w:rPr>
                <w:szCs w:val="28"/>
              </w:rPr>
              <w:t>6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8B73F7" w:rsidRDefault="00954D03" w:rsidP="00954D0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4685</w:t>
            </w:r>
            <w:r w:rsidR="00E26B69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E26B69" w:rsidRPr="00066B44" w:rsidRDefault="00E26B69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B69" w:rsidRPr="00066B44" w:rsidRDefault="00954D03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953,8</w:t>
            </w: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E26B69" w:rsidRPr="00066B44" w:rsidRDefault="00E26B69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E26B69" w:rsidRPr="00066B44" w:rsidRDefault="00E26B69" w:rsidP="00CC2D3F">
            <w:pPr>
              <w:jc w:val="right"/>
              <w:rPr>
                <w:szCs w:val="28"/>
              </w:rPr>
            </w:pPr>
          </w:p>
        </w:tc>
      </w:tr>
      <w:tr w:rsidR="00E26B69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26B69" w:rsidRPr="00066B44" w:rsidRDefault="00E26B69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6B69" w:rsidRPr="00066B44" w:rsidRDefault="00E26B69" w:rsidP="00045115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  <w:r w:rsidR="00045115">
              <w:rPr>
                <w:b/>
                <w:bCs/>
                <w:szCs w:val="28"/>
              </w:rPr>
              <w:t>6960</w:t>
            </w:r>
            <w:r>
              <w:rPr>
                <w:b/>
                <w:bCs/>
                <w:szCs w:val="28"/>
              </w:rPr>
              <w:t>,</w:t>
            </w:r>
            <w:r w:rsidR="00045115">
              <w:rPr>
                <w:b/>
                <w:bCs/>
                <w:szCs w:val="28"/>
              </w:rPr>
              <w:t>6</w:t>
            </w:r>
          </w:p>
        </w:tc>
      </w:tr>
    </w:tbl>
    <w:p w:rsidR="00E26B69" w:rsidRDefault="00E26B69" w:rsidP="00AA75FA"/>
    <w:p w:rsidR="00E26B69" w:rsidRDefault="00E26B69" w:rsidP="00AA75FA">
      <w:r>
        <w:t>Заместитель главы муниципального образования</w:t>
      </w:r>
    </w:p>
    <w:p w:rsidR="00E26B69" w:rsidRDefault="00E26B69" w:rsidP="00AA75FA">
      <w:proofErr w:type="spellStart"/>
      <w:r>
        <w:t>Выселковский</w:t>
      </w:r>
      <w:proofErr w:type="spellEnd"/>
      <w:r>
        <w:t xml:space="preserve"> район, начальник </w:t>
      </w:r>
      <w:proofErr w:type="gramStart"/>
      <w:r>
        <w:t>финансового</w:t>
      </w:r>
      <w:proofErr w:type="gramEnd"/>
    </w:p>
    <w:p w:rsidR="00E26B69" w:rsidRDefault="00E26B69" w:rsidP="00AA75FA">
      <w:r>
        <w:t>управления администрации муниципального</w:t>
      </w:r>
    </w:p>
    <w:p w:rsidR="00E26B69" w:rsidRPr="00F56D05" w:rsidRDefault="00E26B69" w:rsidP="00AA75FA">
      <w:r>
        <w:t xml:space="preserve">образования </w:t>
      </w:r>
      <w:proofErr w:type="spellStart"/>
      <w:r>
        <w:t>Выселковский</w:t>
      </w:r>
      <w:proofErr w:type="spellEnd"/>
      <w:r>
        <w:t xml:space="preserve"> район                                              </w:t>
      </w:r>
      <w:proofErr w:type="spellStart"/>
      <w:r>
        <w:t>И.А.Колесникова</w:t>
      </w:r>
      <w:proofErr w:type="spellEnd"/>
    </w:p>
    <w:sectPr w:rsidR="00E26B69" w:rsidRPr="00F56D05" w:rsidSect="00CC2D3F">
      <w:headerReference w:type="default" r:id="rId7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69" w:rsidRDefault="00E26B69" w:rsidP="00E12559">
      <w:r>
        <w:separator/>
      </w:r>
    </w:p>
  </w:endnote>
  <w:endnote w:type="continuationSeparator" w:id="0">
    <w:p w:rsidR="00E26B69" w:rsidRDefault="00E26B6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69" w:rsidRDefault="00E26B69" w:rsidP="00E12559">
      <w:r>
        <w:separator/>
      </w:r>
    </w:p>
  </w:footnote>
  <w:footnote w:type="continuationSeparator" w:id="0">
    <w:p w:rsidR="00E26B69" w:rsidRDefault="00E26B6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69" w:rsidRDefault="00045115" w:rsidP="003D4A1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7E37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115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5984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E7BF3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97E37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450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B73F7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4D03"/>
    <w:rsid w:val="00956C80"/>
    <w:rsid w:val="00961FA1"/>
    <w:rsid w:val="00962D68"/>
    <w:rsid w:val="00963535"/>
    <w:rsid w:val="0097042E"/>
    <w:rsid w:val="0097095B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4BC7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820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6B69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2C88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3E50"/>
    <w:rsid w:val="00F15DCD"/>
    <w:rsid w:val="00F2159D"/>
    <w:rsid w:val="00F21685"/>
    <w:rsid w:val="00F217DF"/>
    <w:rsid w:val="00F22C25"/>
    <w:rsid w:val="00F234C9"/>
    <w:rsid w:val="00F253E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197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Данилиди</cp:lastModifiedBy>
  <cp:revision>54</cp:revision>
  <cp:lastPrinted>2020-11-25T10:52:00Z</cp:lastPrinted>
  <dcterms:created xsi:type="dcterms:W3CDTF">2017-09-18T13:02:00Z</dcterms:created>
  <dcterms:modified xsi:type="dcterms:W3CDTF">2020-12-03T12:44:00Z</dcterms:modified>
</cp:coreProperties>
</file>